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770" w:rsidRDefault="00037770" w:rsidP="0012692A">
      <w:bookmarkStart w:id="0" w:name="_GoBack"/>
      <w:bookmarkEnd w:id="0"/>
      <w:r w:rsidRPr="00A3762D">
        <w:rPr>
          <w:rFonts w:ascii="Times New Roman" w:eastAsia="標楷體" w:hAnsi="標楷體" w:hint="eastAsia"/>
          <w:sz w:val="40"/>
          <w:szCs w:val="40"/>
        </w:rPr>
        <w:t>生物</w:t>
      </w:r>
      <w:r w:rsidRPr="0076323C">
        <w:rPr>
          <w:rFonts w:ascii="標楷體" w:eastAsia="標楷體" w:hAnsi="標楷體" w:hint="eastAsia"/>
          <w:sz w:val="40"/>
        </w:rPr>
        <w:t>藥品檢驗封緘作業辦法第八條</w:t>
      </w:r>
      <w:r w:rsidRPr="000A5B47">
        <w:rPr>
          <w:rFonts w:ascii="Times New Roman" w:eastAsia="標楷體" w:hAnsi="標楷體" w:hint="eastAsia"/>
          <w:sz w:val="40"/>
          <w:szCs w:val="40"/>
        </w:rPr>
        <w:t>修正條文</w:t>
      </w:r>
    </w:p>
    <w:p w:rsidR="00037770" w:rsidRDefault="00037770" w:rsidP="0012692A"/>
    <w:p w:rsidR="00037770" w:rsidRPr="00A3762D" w:rsidRDefault="00037770" w:rsidP="0012692A">
      <w:pPr>
        <w:ind w:left="904" w:hangingChars="323" w:hanging="904"/>
        <w:jc w:val="both"/>
        <w:rPr>
          <w:rFonts w:ascii="Times New Roman" w:eastAsia="標楷體" w:hAnsi="Times New Roman"/>
          <w:sz w:val="28"/>
          <w:szCs w:val="28"/>
        </w:rPr>
      </w:pPr>
      <w:r w:rsidRPr="00A3762D">
        <w:rPr>
          <w:rFonts w:ascii="Times New Roman" w:eastAsia="標楷體" w:hAnsi="Times New Roman" w:hint="eastAsia"/>
          <w:sz w:val="28"/>
          <w:szCs w:val="28"/>
        </w:rPr>
        <w:t>第八條</w:t>
      </w:r>
      <w:r w:rsidRPr="00A3762D">
        <w:rPr>
          <w:rFonts w:ascii="Times New Roman" w:eastAsia="標楷體" w:hAnsi="Times New Roman"/>
          <w:sz w:val="28"/>
          <w:szCs w:val="28"/>
        </w:rPr>
        <w:t xml:space="preserve"> </w:t>
      </w:r>
      <w:r>
        <w:rPr>
          <w:rFonts w:ascii="Times New Roman" w:eastAsia="標楷體" w:hAnsi="Times New Roman"/>
          <w:sz w:val="28"/>
          <w:szCs w:val="28"/>
        </w:rPr>
        <w:t xml:space="preserve">   </w:t>
      </w:r>
      <w:r w:rsidRPr="00A3762D">
        <w:rPr>
          <w:rFonts w:ascii="Times New Roman" w:eastAsia="標楷體" w:hAnsi="Times New Roman" w:hint="eastAsia"/>
          <w:sz w:val="28"/>
          <w:szCs w:val="28"/>
        </w:rPr>
        <w:t>中央衛生主管機關得委任所屬食品藥物管理署辦理第三條至第七條所訂生物藥品檢驗封緘相關事項。</w:t>
      </w:r>
    </w:p>
    <w:p w:rsidR="00037770" w:rsidRPr="0012692A" w:rsidRDefault="00037770"/>
    <w:sectPr w:rsidR="00037770" w:rsidRPr="0012692A" w:rsidSect="002F036A">
      <w:pgSz w:w="11906" w:h="16838"/>
      <w:pgMar w:top="1440" w:right="1800" w:bottom="1440" w:left="1800"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692A"/>
    <w:rsid w:val="00037770"/>
    <w:rsid w:val="000A5B47"/>
    <w:rsid w:val="0012692A"/>
    <w:rsid w:val="002F036A"/>
    <w:rsid w:val="004304DE"/>
    <w:rsid w:val="0076323C"/>
    <w:rsid w:val="00875E13"/>
    <w:rsid w:val="00957686"/>
    <w:rsid w:val="00A3762D"/>
    <w:rsid w:val="00F4088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92A"/>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11</Words>
  <Characters>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生物藥品檢驗封緘作業辦法第八條修正條文</dc:title>
  <dc:subject/>
  <dc:creator>武紹雄</dc:creator>
  <cp:keywords/>
  <dc:description/>
  <cp:lastModifiedBy>065185</cp:lastModifiedBy>
  <cp:revision>2</cp:revision>
  <dcterms:created xsi:type="dcterms:W3CDTF">2014-11-11T00:25:00Z</dcterms:created>
  <dcterms:modified xsi:type="dcterms:W3CDTF">2014-11-11T00:25:00Z</dcterms:modified>
</cp:coreProperties>
</file>