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751A" w:rsidRDefault="00D3751A" w:rsidP="005C7AEF">
      <w:pPr>
        <w:spacing w:line="460" w:lineRule="exact"/>
        <w:rPr>
          <w:rFonts w:ascii="Times New Roman" w:eastAsia="標楷體" w:hAnsi="標楷體"/>
          <w:sz w:val="40"/>
          <w:szCs w:val="40"/>
        </w:rPr>
      </w:pPr>
      <w:bookmarkStart w:id="0" w:name="_GoBack"/>
      <w:bookmarkEnd w:id="0"/>
      <w:r>
        <w:rPr>
          <w:rFonts w:ascii="標楷體" w:eastAsia="標楷體" w:hAnsi="標楷體" w:hint="eastAsia"/>
          <w:sz w:val="40"/>
        </w:rPr>
        <w:t>藥物抽查及</w:t>
      </w:r>
      <w:r w:rsidRPr="00432C25">
        <w:rPr>
          <w:rFonts w:ascii="標楷體" w:eastAsia="標楷體" w:hAnsi="標楷體" w:hint="eastAsia"/>
          <w:sz w:val="40"/>
        </w:rPr>
        <w:t>檢驗委任或委託作業辦法</w:t>
      </w:r>
      <w:r>
        <w:rPr>
          <w:rFonts w:ascii="標楷體" w:eastAsia="標楷體" w:hAnsi="標楷體" w:hint="eastAsia"/>
          <w:sz w:val="40"/>
        </w:rPr>
        <w:t>第二條</w:t>
      </w:r>
      <w:r w:rsidRPr="000A5B47">
        <w:rPr>
          <w:rFonts w:ascii="Times New Roman" w:eastAsia="標楷體" w:hAnsi="標楷體" w:hint="eastAsia"/>
          <w:sz w:val="40"/>
          <w:szCs w:val="40"/>
        </w:rPr>
        <w:t>修正條文</w:t>
      </w:r>
    </w:p>
    <w:p w:rsidR="00D3751A" w:rsidRDefault="00D3751A" w:rsidP="005C7AEF">
      <w:pPr>
        <w:spacing w:line="460" w:lineRule="exact"/>
        <w:rPr>
          <w:rFonts w:ascii="Times New Roman" w:eastAsia="標楷體" w:hAnsi="標楷體"/>
          <w:sz w:val="40"/>
          <w:szCs w:val="40"/>
        </w:rPr>
      </w:pPr>
    </w:p>
    <w:p w:rsidR="00D3751A" w:rsidRPr="00017E61" w:rsidRDefault="00D3751A" w:rsidP="005C7AEF">
      <w:pPr>
        <w:ind w:left="904" w:hangingChars="323" w:hanging="904"/>
        <w:jc w:val="both"/>
        <w:rPr>
          <w:rFonts w:ascii="Times New Roman" w:eastAsia="標楷體" w:hAnsi="Times New Roman"/>
          <w:sz w:val="28"/>
          <w:szCs w:val="28"/>
        </w:rPr>
      </w:pPr>
    </w:p>
    <w:p w:rsidR="00D3751A" w:rsidRPr="00017E61" w:rsidRDefault="00D3751A" w:rsidP="005C7AEF">
      <w:pPr>
        <w:ind w:left="904" w:hangingChars="323" w:hanging="904"/>
        <w:jc w:val="both"/>
        <w:rPr>
          <w:rFonts w:ascii="Times New Roman" w:eastAsia="標楷體" w:hAnsi="Times New Roman"/>
          <w:sz w:val="28"/>
          <w:szCs w:val="28"/>
        </w:rPr>
      </w:pPr>
      <w:r w:rsidRPr="00017E61">
        <w:rPr>
          <w:rFonts w:ascii="Times New Roman" w:eastAsia="標楷體" w:hAnsi="Times New Roman" w:hint="eastAsia"/>
          <w:sz w:val="28"/>
          <w:szCs w:val="28"/>
        </w:rPr>
        <w:t>第二條</w:t>
      </w:r>
      <w:r>
        <w:rPr>
          <w:rFonts w:ascii="Times New Roman" w:eastAsia="標楷體" w:hAnsi="Times New Roman" w:hint="eastAsia"/>
          <w:sz w:val="28"/>
          <w:szCs w:val="28"/>
        </w:rPr>
        <w:t xml:space="preserve">　　</w:t>
      </w:r>
      <w:r w:rsidRPr="00017E61">
        <w:rPr>
          <w:rFonts w:ascii="Times New Roman" w:eastAsia="標楷體" w:hAnsi="Times New Roman" w:hint="eastAsia"/>
          <w:sz w:val="28"/>
          <w:szCs w:val="28"/>
        </w:rPr>
        <w:t>各級衛生主管機關（以下稱委任或委託機關），為研究、調查、品質管制或其他行政目的，得將藥物之抽查及檢驗，委任或委託相關機關（構）執行。前項受委任機關在中央為衛生福利部食品藥物管理署；在地方由直轄市或縣（市）衛生主管機關委任，其權利義務關係由委任機關定之。</w:t>
      </w:r>
    </w:p>
    <w:p w:rsidR="00D3751A" w:rsidRPr="005C7AEF" w:rsidRDefault="00D3751A"/>
    <w:sectPr w:rsidR="00D3751A" w:rsidRPr="005C7AEF" w:rsidSect="00C220E5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C7AEF"/>
    <w:rsid w:val="00017E61"/>
    <w:rsid w:val="000A5B47"/>
    <w:rsid w:val="001E2C90"/>
    <w:rsid w:val="0032497D"/>
    <w:rsid w:val="00432C25"/>
    <w:rsid w:val="00576776"/>
    <w:rsid w:val="005C7AEF"/>
    <w:rsid w:val="00800C88"/>
    <w:rsid w:val="00C220E5"/>
    <w:rsid w:val="00D375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新細明體" w:hAnsi="Calibri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7AEF"/>
    <w:pPr>
      <w:widowControl w:val="0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1</Pages>
  <Words>23</Words>
  <Characters>136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藥物抽查及檢驗委任或委託作業辦法第二條修正條文</dc:title>
  <dc:subject/>
  <dc:creator>武紹雄</dc:creator>
  <cp:keywords/>
  <dc:description/>
  <cp:lastModifiedBy>065185</cp:lastModifiedBy>
  <cp:revision>2</cp:revision>
  <dcterms:created xsi:type="dcterms:W3CDTF">2014-11-11T00:39:00Z</dcterms:created>
  <dcterms:modified xsi:type="dcterms:W3CDTF">2014-11-11T00:39:00Z</dcterms:modified>
</cp:coreProperties>
</file>